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2CA" w:rsidRDefault="00851B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E40922">
        <w:rPr>
          <w:rFonts w:ascii="Arial" w:eastAsia="MS Mincho" w:hAnsi="Arial" w:cs="Arial"/>
          <w:b/>
          <w:sz w:val="24"/>
          <w:szCs w:val="24"/>
          <w:lang w:eastAsia="ja-JP"/>
        </w:rPr>
        <w:t>0019</w:t>
      </w:r>
      <w:bookmarkStart w:id="0" w:name="_GoBack"/>
      <w:bookmarkEnd w:id="0"/>
    </w:p>
    <w:p w:rsidR="006622CA" w:rsidRDefault="00851B6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</w:t>
      </w:r>
      <w:r w:rsidR="00FA0BE8">
        <w:rPr>
          <w:rFonts w:ascii="Arial" w:eastAsia="MS Mincho" w:hAnsi="Arial" w:cs="Arial"/>
          <w:b/>
          <w:sz w:val="24"/>
          <w:szCs w:val="24"/>
          <w:lang w:eastAsia="ja-JP"/>
        </w:rPr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:rsidR="006622CA" w:rsidRDefault="006622C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</w:t>
      </w:r>
      <w:r w:rsidR="006E506B">
        <w:rPr>
          <w:rFonts w:ascii="Arial" w:hAnsi="Arial" w:cs="Arial"/>
          <w:b/>
          <w:bCs/>
        </w:rPr>
        <w:t xml:space="preserve">E </w:t>
      </w:r>
      <w:proofErr w:type="spellStart"/>
      <w:r w:rsidR="006E506B">
        <w:rPr>
          <w:rFonts w:ascii="Arial" w:hAnsi="Arial" w:cs="Arial"/>
          <w:b/>
          <w:bCs/>
        </w:rPr>
        <w:t>WistronTelecom</w:t>
      </w:r>
      <w:proofErr w:type="spellEnd"/>
      <w:r w:rsidR="006E506B">
        <w:rPr>
          <w:rFonts w:ascii="Arial" w:hAnsi="Arial" w:cs="Arial"/>
          <w:b/>
          <w:bCs/>
        </w:rPr>
        <w:t xml:space="preserve"> AB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E506B">
        <w:rPr>
          <w:rFonts w:ascii="Arial" w:hAnsi="Arial" w:cs="Arial"/>
          <w:b/>
          <w:bCs/>
        </w:rPr>
        <w:t xml:space="preserve">TR </w:t>
      </w:r>
      <w:proofErr w:type="spellStart"/>
      <w:r w:rsidR="006E506B">
        <w:rPr>
          <w:rFonts w:ascii="Arial" w:hAnsi="Arial" w:cs="Arial"/>
          <w:b/>
          <w:bCs/>
        </w:rPr>
        <w:t>Cleanup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F682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3F682F">
        <w:rPr>
          <w:rFonts w:ascii="Arial" w:hAnsi="Arial" w:cs="Arial"/>
          <w:b/>
          <w:bCs/>
        </w:rPr>
        <w:t>4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6622CA" w:rsidRDefault="00851B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6622CA" w:rsidRDefault="006622CA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6622CA" w:rsidRDefault="006622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622CA" w:rsidRDefault="00851B6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C</w:t>
      </w:r>
      <w:r w:rsidR="008B66AD">
        <w:rPr>
          <w:rFonts w:ascii="Arial" w:eastAsia="Calibri" w:hAnsi="Arial" w:cs="Arial"/>
          <w:i/>
          <w:sz w:val="22"/>
          <w:szCs w:val="22"/>
        </w:rPr>
        <w:t>leanup</w:t>
      </w:r>
      <w:proofErr w:type="spellEnd"/>
      <w:r w:rsidR="008B66AD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to </w:t>
      </w:r>
      <w:r w:rsidR="008B66AD">
        <w:rPr>
          <w:rFonts w:ascii="Arial" w:eastAsia="Calibri" w:hAnsi="Arial" w:cs="Arial"/>
          <w:i/>
          <w:sz w:val="22"/>
          <w:szCs w:val="22"/>
        </w:rPr>
        <w:t xml:space="preserve">the </w:t>
      </w:r>
      <w:r>
        <w:rPr>
          <w:rFonts w:ascii="Arial" w:eastAsia="Calibri" w:hAnsi="Arial" w:cs="Arial"/>
          <w:i/>
          <w:sz w:val="22"/>
          <w:szCs w:val="22"/>
        </w:rPr>
        <w:t>Network Sharing</w:t>
      </w:r>
      <w:r w:rsidR="008B66AD">
        <w:rPr>
          <w:rFonts w:ascii="Arial" w:eastAsia="Calibri" w:hAnsi="Arial" w:cs="Arial"/>
          <w:i/>
          <w:sz w:val="22"/>
          <w:szCs w:val="22"/>
        </w:rPr>
        <w:t xml:space="preserve"> TR22.851 V1.0.0</w:t>
      </w:r>
    </w:p>
    <w:p w:rsidR="006622CA" w:rsidRDefault="00851B6F">
      <w:pPr>
        <w:pStyle w:val="CRCoverPage"/>
        <w:rPr>
          <w:b/>
        </w:rPr>
      </w:pPr>
      <w:r>
        <w:rPr>
          <w:b/>
        </w:rPr>
        <w:t>1. Introduction</w:t>
      </w:r>
    </w:p>
    <w:p w:rsidR="006622CA" w:rsidRDefault="00FB1BDC">
      <w:proofErr w:type="spellStart"/>
      <w:r>
        <w:t>FS_Netshare</w:t>
      </w:r>
      <w:proofErr w:type="spellEnd"/>
      <w:r>
        <w:t xml:space="preserve"> </w:t>
      </w:r>
      <w:r w:rsidR="006E506B">
        <w:t>T</w:t>
      </w:r>
      <w:r>
        <w:t xml:space="preserve">R </w:t>
      </w:r>
      <w:proofErr w:type="spellStart"/>
      <w:r>
        <w:t>Cleanup</w:t>
      </w:r>
      <w:proofErr w:type="spellEnd"/>
    </w:p>
    <w:p w:rsidR="006622CA" w:rsidRDefault="00851B6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622CA" w:rsidRDefault="006E506B">
      <w:proofErr w:type="spellStart"/>
      <w:r>
        <w:t>Cleanup</w:t>
      </w:r>
      <w:proofErr w:type="spellEnd"/>
    </w:p>
    <w:p w:rsidR="006622CA" w:rsidRDefault="00851B6F">
      <w:pPr>
        <w:pStyle w:val="CRCoverPage"/>
        <w:rPr>
          <w:b/>
        </w:rPr>
      </w:pPr>
      <w:r>
        <w:rPr>
          <w:b/>
        </w:rPr>
        <w:t>3. Conclusions</w:t>
      </w:r>
    </w:p>
    <w:p w:rsidR="006622CA" w:rsidRDefault="00851B6F">
      <w:r>
        <w:t>&lt;Conclusion part (optional)&gt;</w:t>
      </w:r>
    </w:p>
    <w:p w:rsidR="006622CA" w:rsidRDefault="00851B6F">
      <w:pPr>
        <w:pStyle w:val="CRCoverPage"/>
        <w:rPr>
          <w:b/>
        </w:rPr>
      </w:pPr>
      <w:r>
        <w:rPr>
          <w:b/>
        </w:rPr>
        <w:t>4. Proposal</w:t>
      </w:r>
    </w:p>
    <w:p w:rsidR="006622CA" w:rsidRDefault="00851B6F">
      <w:pPr>
        <w:rPr>
          <w:lang w:val="en-US"/>
        </w:rPr>
      </w:pPr>
      <w:r>
        <w:rPr>
          <w:lang w:val="en-US"/>
        </w:rPr>
        <w:t xml:space="preserve">It is proposed to </w:t>
      </w:r>
      <w:r w:rsidR="00AE7C03">
        <w:rPr>
          <w:lang w:val="en-US"/>
        </w:rPr>
        <w:t xml:space="preserve">approve </w:t>
      </w:r>
      <w:r>
        <w:rPr>
          <w:lang w:val="en-US"/>
        </w:rPr>
        <w:t>the following changes to 3GPP TR 22.851 V1.0.0.</w:t>
      </w:r>
    </w:p>
    <w:p w:rsidR="006622CA" w:rsidRDefault="006622CA">
      <w:pPr>
        <w:pBdr>
          <w:bottom w:val="single" w:sz="12" w:space="1" w:color="auto"/>
        </w:pBdr>
        <w:rPr>
          <w:lang w:val="en-US"/>
        </w:rPr>
      </w:pPr>
    </w:p>
    <w:p w:rsidR="006622CA" w:rsidRDefault="006622CA">
      <w:pPr>
        <w:rPr>
          <w:lang w:val="en-US"/>
        </w:rPr>
      </w:pPr>
    </w:p>
    <w:p w:rsidR="006622CA" w:rsidRDefault="006622CA">
      <w:pPr>
        <w:rPr>
          <w:lang w:val="en-US"/>
        </w:rPr>
      </w:pPr>
    </w:p>
    <w:sectPr w:rsidR="006622CA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0DC" w:rsidRDefault="009B40DC">
      <w:pPr>
        <w:spacing w:after="0"/>
      </w:pPr>
      <w:r>
        <w:separator/>
      </w:r>
    </w:p>
  </w:endnote>
  <w:endnote w:type="continuationSeparator" w:id="0">
    <w:p w:rsidR="009B40DC" w:rsidRDefault="009B4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2CA" w:rsidRDefault="00851B6F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0DC" w:rsidRDefault="009B40DC">
      <w:pPr>
        <w:spacing w:after="0"/>
      </w:pPr>
      <w:r>
        <w:separator/>
      </w:r>
    </w:p>
  </w:footnote>
  <w:footnote w:type="continuationSeparator" w:id="0">
    <w:p w:rsidR="009B40DC" w:rsidRDefault="009B40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3290D"/>
    <w:multiLevelType w:val="multilevel"/>
    <w:tmpl w:val="2413290D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18D"/>
    <w:rsid w:val="00024958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58AB"/>
    <w:rsid w:val="000F73D3"/>
    <w:rsid w:val="00112BA5"/>
    <w:rsid w:val="00123F1E"/>
    <w:rsid w:val="00133525"/>
    <w:rsid w:val="00137D9B"/>
    <w:rsid w:val="0017359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6B81"/>
    <w:rsid w:val="00247945"/>
    <w:rsid w:val="00257B23"/>
    <w:rsid w:val="00261052"/>
    <w:rsid w:val="00261C51"/>
    <w:rsid w:val="002675F0"/>
    <w:rsid w:val="002760EE"/>
    <w:rsid w:val="002A1830"/>
    <w:rsid w:val="002B6339"/>
    <w:rsid w:val="002E00EE"/>
    <w:rsid w:val="003104BD"/>
    <w:rsid w:val="003172DC"/>
    <w:rsid w:val="00317569"/>
    <w:rsid w:val="003303BA"/>
    <w:rsid w:val="0035462D"/>
    <w:rsid w:val="00356555"/>
    <w:rsid w:val="003765B8"/>
    <w:rsid w:val="00396A12"/>
    <w:rsid w:val="003C3971"/>
    <w:rsid w:val="003C76A5"/>
    <w:rsid w:val="003D4AB7"/>
    <w:rsid w:val="003F682F"/>
    <w:rsid w:val="00423334"/>
    <w:rsid w:val="004345EC"/>
    <w:rsid w:val="004407BE"/>
    <w:rsid w:val="004427B2"/>
    <w:rsid w:val="00450CE1"/>
    <w:rsid w:val="00465515"/>
    <w:rsid w:val="0049751D"/>
    <w:rsid w:val="004A113F"/>
    <w:rsid w:val="004C20A8"/>
    <w:rsid w:val="004C30AC"/>
    <w:rsid w:val="004D3578"/>
    <w:rsid w:val="004D4B65"/>
    <w:rsid w:val="004E029B"/>
    <w:rsid w:val="004E213A"/>
    <w:rsid w:val="004F0988"/>
    <w:rsid w:val="004F3340"/>
    <w:rsid w:val="00525862"/>
    <w:rsid w:val="0053388B"/>
    <w:rsid w:val="00535773"/>
    <w:rsid w:val="00543E6C"/>
    <w:rsid w:val="005469BB"/>
    <w:rsid w:val="00565087"/>
    <w:rsid w:val="005819E5"/>
    <w:rsid w:val="005836BE"/>
    <w:rsid w:val="00597B11"/>
    <w:rsid w:val="005B73FC"/>
    <w:rsid w:val="005C6319"/>
    <w:rsid w:val="005D2E01"/>
    <w:rsid w:val="005D7526"/>
    <w:rsid w:val="005E4BB2"/>
    <w:rsid w:val="005F788A"/>
    <w:rsid w:val="00602AEA"/>
    <w:rsid w:val="00614D90"/>
    <w:rsid w:val="00614FDF"/>
    <w:rsid w:val="0063543D"/>
    <w:rsid w:val="00647114"/>
    <w:rsid w:val="006622CA"/>
    <w:rsid w:val="006637B8"/>
    <w:rsid w:val="00685781"/>
    <w:rsid w:val="00687DC4"/>
    <w:rsid w:val="006912E9"/>
    <w:rsid w:val="00693EF7"/>
    <w:rsid w:val="006A323F"/>
    <w:rsid w:val="006B30D0"/>
    <w:rsid w:val="006C3D95"/>
    <w:rsid w:val="006E506B"/>
    <w:rsid w:val="006E5C86"/>
    <w:rsid w:val="006F2A36"/>
    <w:rsid w:val="006F3249"/>
    <w:rsid w:val="00701116"/>
    <w:rsid w:val="0070754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0F19"/>
    <w:rsid w:val="007B1F44"/>
    <w:rsid w:val="007B600E"/>
    <w:rsid w:val="007F0F4A"/>
    <w:rsid w:val="008028A4"/>
    <w:rsid w:val="00830747"/>
    <w:rsid w:val="008359CD"/>
    <w:rsid w:val="00851B6F"/>
    <w:rsid w:val="0086551E"/>
    <w:rsid w:val="008768CA"/>
    <w:rsid w:val="00881287"/>
    <w:rsid w:val="008B66AD"/>
    <w:rsid w:val="008C384C"/>
    <w:rsid w:val="008D05CF"/>
    <w:rsid w:val="008E2D68"/>
    <w:rsid w:val="008E6756"/>
    <w:rsid w:val="0090102C"/>
    <w:rsid w:val="0090271F"/>
    <w:rsid w:val="00902B30"/>
    <w:rsid w:val="00902E23"/>
    <w:rsid w:val="009114D7"/>
    <w:rsid w:val="0091348E"/>
    <w:rsid w:val="00917CCB"/>
    <w:rsid w:val="00930D3B"/>
    <w:rsid w:val="00933FB0"/>
    <w:rsid w:val="00941BCC"/>
    <w:rsid w:val="00942EC2"/>
    <w:rsid w:val="00947D86"/>
    <w:rsid w:val="00952D63"/>
    <w:rsid w:val="009640E7"/>
    <w:rsid w:val="009826D1"/>
    <w:rsid w:val="009A31A0"/>
    <w:rsid w:val="009B0355"/>
    <w:rsid w:val="009B40DC"/>
    <w:rsid w:val="009B7DDB"/>
    <w:rsid w:val="009F37B7"/>
    <w:rsid w:val="00A10F02"/>
    <w:rsid w:val="00A164B4"/>
    <w:rsid w:val="00A26956"/>
    <w:rsid w:val="00A27486"/>
    <w:rsid w:val="00A41D8E"/>
    <w:rsid w:val="00A53724"/>
    <w:rsid w:val="00A56066"/>
    <w:rsid w:val="00A64331"/>
    <w:rsid w:val="00A6686D"/>
    <w:rsid w:val="00A73129"/>
    <w:rsid w:val="00A82346"/>
    <w:rsid w:val="00A92BA1"/>
    <w:rsid w:val="00A95A32"/>
    <w:rsid w:val="00AA11D1"/>
    <w:rsid w:val="00AB4A5D"/>
    <w:rsid w:val="00AC0E59"/>
    <w:rsid w:val="00AC49FE"/>
    <w:rsid w:val="00AC6BC6"/>
    <w:rsid w:val="00AD3320"/>
    <w:rsid w:val="00AE65E2"/>
    <w:rsid w:val="00AE7C03"/>
    <w:rsid w:val="00AF1460"/>
    <w:rsid w:val="00B15449"/>
    <w:rsid w:val="00B3335F"/>
    <w:rsid w:val="00B90851"/>
    <w:rsid w:val="00B93086"/>
    <w:rsid w:val="00BA19ED"/>
    <w:rsid w:val="00BA4B8D"/>
    <w:rsid w:val="00BC0F7D"/>
    <w:rsid w:val="00BD150B"/>
    <w:rsid w:val="00BD5BE0"/>
    <w:rsid w:val="00BD7D31"/>
    <w:rsid w:val="00BE3255"/>
    <w:rsid w:val="00BE7BF9"/>
    <w:rsid w:val="00BF128E"/>
    <w:rsid w:val="00C04CDD"/>
    <w:rsid w:val="00C074DD"/>
    <w:rsid w:val="00C1496A"/>
    <w:rsid w:val="00C33079"/>
    <w:rsid w:val="00C45231"/>
    <w:rsid w:val="00C528F8"/>
    <w:rsid w:val="00C551FF"/>
    <w:rsid w:val="00C72833"/>
    <w:rsid w:val="00C80F1D"/>
    <w:rsid w:val="00C81B36"/>
    <w:rsid w:val="00C91962"/>
    <w:rsid w:val="00C93F40"/>
    <w:rsid w:val="00CA227C"/>
    <w:rsid w:val="00CA3D0C"/>
    <w:rsid w:val="00CA7C32"/>
    <w:rsid w:val="00CB25BD"/>
    <w:rsid w:val="00D123F3"/>
    <w:rsid w:val="00D126FD"/>
    <w:rsid w:val="00D414AB"/>
    <w:rsid w:val="00D42070"/>
    <w:rsid w:val="00D542F5"/>
    <w:rsid w:val="00D57972"/>
    <w:rsid w:val="00D675A9"/>
    <w:rsid w:val="00D738D6"/>
    <w:rsid w:val="00D755EB"/>
    <w:rsid w:val="00D76048"/>
    <w:rsid w:val="00D82E6F"/>
    <w:rsid w:val="00D86C60"/>
    <w:rsid w:val="00D87E00"/>
    <w:rsid w:val="00D9134D"/>
    <w:rsid w:val="00DA1A74"/>
    <w:rsid w:val="00DA7A03"/>
    <w:rsid w:val="00DB1818"/>
    <w:rsid w:val="00DC1A7F"/>
    <w:rsid w:val="00DC309B"/>
    <w:rsid w:val="00DC4DA2"/>
    <w:rsid w:val="00DD4C17"/>
    <w:rsid w:val="00DD74A5"/>
    <w:rsid w:val="00DE0EEF"/>
    <w:rsid w:val="00DF2B1F"/>
    <w:rsid w:val="00DF62CD"/>
    <w:rsid w:val="00E07B1F"/>
    <w:rsid w:val="00E16509"/>
    <w:rsid w:val="00E40922"/>
    <w:rsid w:val="00E44582"/>
    <w:rsid w:val="00E77645"/>
    <w:rsid w:val="00E85E3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37E3"/>
    <w:rsid w:val="00F342DC"/>
    <w:rsid w:val="00F52AAA"/>
    <w:rsid w:val="00F62992"/>
    <w:rsid w:val="00F653B8"/>
    <w:rsid w:val="00F86D0A"/>
    <w:rsid w:val="00F9008D"/>
    <w:rsid w:val="00FA0BE8"/>
    <w:rsid w:val="00FA1266"/>
    <w:rsid w:val="00FB1BDC"/>
    <w:rsid w:val="00FC1192"/>
    <w:rsid w:val="00FD1581"/>
    <w:rsid w:val="00FE58C2"/>
    <w:rsid w:val="27014BEF"/>
    <w:rsid w:val="4774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72ED6"/>
  <w15:docId w15:val="{A78AC454-B690-4154-8EF4-059EDE3B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uiPriority w:val="39"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Verzeichnis8">
    <w:name w:val="toc 8"/>
    <w:basedOn w:val="Verzeichnis1"/>
    <w:next w:val="Standard"/>
    <w:uiPriority w:val="39"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3FFE-F562-46D1-A9A1-FE99E6F1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</cp:lastModifiedBy>
  <cp:revision>5</cp:revision>
  <cp:lastPrinted>2019-02-25T14:05:00Z</cp:lastPrinted>
  <dcterms:created xsi:type="dcterms:W3CDTF">2023-01-31T14:32:00Z</dcterms:created>
  <dcterms:modified xsi:type="dcterms:W3CDTF">2023-02-07T09:57:00Z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512A8059BA3D4139B45CE9255FD5CD32</vt:lpwstr>
  </property>
</Properties>
</file>